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381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480"/>
        <w:gridCol w:w="878"/>
        <w:gridCol w:w="567"/>
        <w:gridCol w:w="567"/>
        <w:gridCol w:w="567"/>
        <w:gridCol w:w="567"/>
        <w:gridCol w:w="544"/>
        <w:gridCol w:w="1035"/>
        <w:gridCol w:w="990"/>
        <w:gridCol w:w="810"/>
        <w:gridCol w:w="870"/>
        <w:gridCol w:w="854"/>
        <w:gridCol w:w="567"/>
        <w:gridCol w:w="1128"/>
        <w:gridCol w:w="1050"/>
        <w:gridCol w:w="18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13819" w:type="dxa"/>
            <w:gridSpan w:val="1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bCs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宋体"/>
                <w:bCs/>
                <w:kern w:val="0"/>
                <w:sz w:val="32"/>
                <w:szCs w:val="32"/>
              </w:rPr>
              <w:t>附件</w:t>
            </w:r>
            <w:r>
              <w:rPr>
                <w:rFonts w:ascii="仿宋" w:hAnsi="仿宋" w:eastAsia="仿宋" w:cs="宋体"/>
                <w:bCs/>
                <w:kern w:val="0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 w:cs="宋体"/>
                <w:bCs/>
                <w:kern w:val="0"/>
                <w:sz w:val="32"/>
                <w:szCs w:val="32"/>
              </w:rPr>
              <w:t>：</w:t>
            </w:r>
            <w:r>
              <w:rPr>
                <w:rFonts w:ascii="仿宋" w:hAnsi="仿宋" w:eastAsia="仿宋" w:cs="宋体"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黑体" w:hAnsi="黑体" w:eastAsia="黑体" w:cs="宋体"/>
                <w:bCs/>
                <w:kern w:val="0"/>
                <w:sz w:val="36"/>
                <w:szCs w:val="36"/>
              </w:rPr>
              <w:t xml:space="preserve">             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6"/>
                <w:szCs w:val="36"/>
              </w:rPr>
              <w:t>揭阳市妇联第一幼儿园</w:t>
            </w:r>
            <w:r>
              <w:rPr>
                <w:rFonts w:ascii="黑体" w:hAnsi="黑体" w:eastAsia="黑体" w:cs="宋体"/>
                <w:bCs/>
                <w:kern w:val="0"/>
                <w:sz w:val="36"/>
                <w:szCs w:val="36"/>
              </w:rPr>
              <w:t>2017</w:t>
            </w:r>
            <w:r>
              <w:rPr>
                <w:rFonts w:hint="eastAsia" w:ascii="黑体" w:hAnsi="黑体" w:eastAsia="黑体" w:cs="宋体"/>
                <w:bCs/>
                <w:kern w:val="0"/>
                <w:sz w:val="36"/>
                <w:szCs w:val="36"/>
              </w:rPr>
              <w:t>年公开招聘教师岗位表</w:t>
            </w:r>
          </w:p>
          <w:p>
            <w:pPr>
              <w:widowControl/>
              <w:jc w:val="left"/>
              <w:rPr>
                <w:rFonts w:ascii="黑体" w:hAnsi="黑体" w:eastAsia="黑体" w:cs="宋体"/>
                <w:bCs/>
                <w:kern w:val="0"/>
                <w:sz w:val="36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序号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地市缩写</w:t>
            </w: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招聘单位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单位</w:t>
            </w:r>
            <w:r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  <w:t xml:space="preserve">  </w:t>
            </w: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性质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岗位名称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岗位类别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岗位等级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考试类别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岗位描述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招聘</w:t>
            </w:r>
            <w:r>
              <w:rPr>
                <w:rFonts w:ascii="Arial" w:hAnsi="Arial" w:eastAsia="宋体-PUA" w:cs="Arial"/>
                <w:b/>
                <w:bCs/>
                <w:kern w:val="0"/>
                <w:sz w:val="16"/>
                <w:szCs w:val="16"/>
              </w:rPr>
              <w:t xml:space="preserve">     </w:t>
            </w: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对象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招聘</w:t>
            </w:r>
            <w:r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  <w:t xml:space="preserve">  </w:t>
            </w: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人数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年龄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学历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学位要求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专业</w:t>
            </w:r>
            <w:r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 xml:space="preserve">            </w:t>
            </w: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（</w:t>
            </w:r>
            <w:r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本科）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专业</w:t>
            </w:r>
            <w:r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 xml:space="preserve">            </w:t>
            </w:r>
            <w:r>
              <w:rPr>
                <w:rFonts w:hint="eastAsia" w:ascii="宋体" w:hAnsi="宋体" w:cs="宋体"/>
                <w:b/>
                <w:bCs/>
                <w:kern w:val="0"/>
                <w:sz w:val="16"/>
                <w:szCs w:val="16"/>
              </w:rPr>
              <w:t>（研究生）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-PUA" w:hAnsi="宋体" w:eastAsia="宋体-PUA" w:cs="宋体"/>
                <w:b/>
                <w:bCs/>
                <w:kern w:val="0"/>
                <w:sz w:val="16"/>
                <w:szCs w:val="16"/>
              </w:rPr>
            </w:pPr>
            <w:r>
              <w:rPr>
                <w:rFonts w:hint="eastAsia" w:ascii="宋体-PUA" w:hAnsi="宋体" w:eastAsia="宋体-PUA" w:cs="宋体"/>
                <w:b/>
                <w:bCs/>
                <w:kern w:val="0"/>
                <w:sz w:val="16"/>
                <w:szCs w:val="16"/>
              </w:rPr>
              <w:t>其他要求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jy</w:t>
            </w:r>
          </w:p>
        </w:tc>
        <w:tc>
          <w:tcPr>
            <w:tcW w:w="8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揭阳市妇联第一幼儿园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公益一类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幼儿教师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专技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十二级</w:t>
            </w: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教育类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从事幼儿园教育教学工作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全日制普通高等院校应、往届毕业生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kern w:val="0"/>
                <w:sz w:val="16"/>
                <w:szCs w:val="16"/>
              </w:rPr>
              <w:t>25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周岁以下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本科及以上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无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学前教育（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B040106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）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学前教育学（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A040105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）</w:t>
            </w:r>
          </w:p>
        </w:tc>
        <w:tc>
          <w:tcPr>
            <w:tcW w:w="18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取得教师资格证书。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2017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年应届毕业生（含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2015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、</w:t>
            </w:r>
            <w:r>
              <w:rPr>
                <w:rFonts w:ascii="宋体" w:hAnsi="宋体" w:cs="宋体"/>
                <w:kern w:val="0"/>
                <w:sz w:val="16"/>
                <w:szCs w:val="16"/>
              </w:rPr>
              <w:t>2016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年毕业并已办理暂缓就业的高校毕业生）不受岗位年龄、执业资格等条件限制。</w:t>
            </w:r>
          </w:p>
        </w:tc>
      </w:tr>
    </w:tbl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注：应届生是指</w:t>
      </w:r>
      <w:r>
        <w:rPr>
          <w:rFonts w:ascii="仿宋" w:hAnsi="仿宋" w:eastAsia="仿宋"/>
          <w:sz w:val="32"/>
          <w:szCs w:val="32"/>
        </w:rPr>
        <w:t>2017</w:t>
      </w:r>
      <w:r>
        <w:rPr>
          <w:rFonts w:hint="eastAsia" w:ascii="仿宋" w:hAnsi="仿宋" w:eastAsia="仿宋"/>
          <w:sz w:val="32"/>
          <w:szCs w:val="32"/>
        </w:rPr>
        <w:t>年毕业的全日制应届毕业生</w:t>
      </w:r>
      <w:r>
        <w:rPr>
          <w:rFonts w:hint="eastAsia" w:ascii="仿宋" w:hAnsi="仿宋" w:eastAsia="仿宋" w:cs="仿宋_GB2312"/>
          <w:sz w:val="32"/>
          <w:szCs w:val="32"/>
        </w:rPr>
        <w:t>（含</w:t>
      </w:r>
      <w:r>
        <w:rPr>
          <w:rFonts w:ascii="仿宋" w:hAnsi="仿宋" w:eastAsia="仿宋" w:cs="仿宋_GB2312"/>
          <w:sz w:val="32"/>
          <w:szCs w:val="32"/>
        </w:rPr>
        <w:t>2015</w:t>
      </w:r>
      <w:r>
        <w:rPr>
          <w:rFonts w:hint="eastAsia" w:ascii="仿宋" w:hAnsi="仿宋" w:eastAsia="仿宋" w:cs="仿宋_GB2312"/>
          <w:sz w:val="32"/>
          <w:szCs w:val="32"/>
        </w:rPr>
        <w:t>、</w:t>
      </w:r>
      <w:r>
        <w:rPr>
          <w:rFonts w:ascii="仿宋" w:hAnsi="仿宋" w:eastAsia="仿宋" w:cs="仿宋_GB2312"/>
          <w:sz w:val="32"/>
          <w:szCs w:val="32"/>
        </w:rPr>
        <w:t>2016</w:t>
      </w:r>
      <w:r>
        <w:rPr>
          <w:rFonts w:hint="eastAsia" w:ascii="仿宋" w:hAnsi="仿宋" w:eastAsia="仿宋" w:cs="仿宋_GB2312"/>
          <w:sz w:val="32"/>
          <w:szCs w:val="32"/>
        </w:rPr>
        <w:t>年毕业并已办理暂缓就业的高校毕业生）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jc w:val="left"/>
        <w:rPr>
          <w:rFonts w:ascii="仿宋_GB2312" w:eastAsia="仿宋_GB2312"/>
          <w:sz w:val="32"/>
          <w:szCs w:val="32"/>
        </w:rPr>
        <w:sectPr>
          <w:headerReference r:id="rId3" w:type="default"/>
          <w:footerReference r:id="rId4" w:type="default"/>
          <w:pgSz w:w="16838" w:h="11906" w:orient="landscape"/>
          <w:pgMar w:top="1797" w:right="1440" w:bottom="1797" w:left="1440" w:header="851" w:footer="992" w:gutter="0"/>
          <w:pgNumType w:fmt="numberInDash"/>
          <w:cols w:space="720" w:num="1"/>
          <w:docGrid w:linePitch="312" w:charSpace="0"/>
        </w:sectPr>
      </w:pP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napToGrid w:val="0"/>
        <w:spacing w:line="360" w:lineRule="auto"/>
        <w:jc w:val="center"/>
        <w:rPr>
          <w:rFonts w:ascii="黑体" w:hAnsi="黑体" w:eastAsia="黑体" w:cs="宋体"/>
          <w:sz w:val="36"/>
          <w:szCs w:val="36"/>
        </w:rPr>
      </w:pPr>
      <w:r>
        <w:rPr>
          <w:rFonts w:hint="eastAsia" w:ascii="黑体" w:hAnsi="黑体" w:eastAsia="黑体" w:cs="宋体"/>
          <w:sz w:val="36"/>
          <w:szCs w:val="36"/>
        </w:rPr>
        <w:t>广东省事业单位公开招聘人员报名表</w:t>
      </w:r>
    </w:p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报考单位：</w:t>
      </w:r>
      <w:r>
        <w:rPr>
          <w:rFonts w:ascii="仿宋" w:hAnsi="仿宋" w:eastAsia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/>
          <w:sz w:val="32"/>
          <w:szCs w:val="32"/>
        </w:rPr>
        <w:t>报考岗位及代码：</w:t>
      </w:r>
    </w:p>
    <w:tbl>
      <w:tblPr>
        <w:tblStyle w:val="6"/>
        <w:tblW w:w="90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302"/>
        <w:gridCol w:w="678"/>
        <w:gridCol w:w="102"/>
        <w:gridCol w:w="1029"/>
        <w:gridCol w:w="1316"/>
        <w:gridCol w:w="1316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exac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02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民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族</w:t>
            </w: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1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贴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相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籍贯</w:t>
            </w:r>
          </w:p>
        </w:tc>
        <w:tc>
          <w:tcPr>
            <w:tcW w:w="1029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exac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311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省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市（县）</w:t>
            </w: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exac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身份证号码</w:t>
            </w:r>
          </w:p>
        </w:tc>
        <w:tc>
          <w:tcPr>
            <w:tcW w:w="311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pacing w:val="-8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pacing w:val="-6"/>
                <w:sz w:val="24"/>
                <w:szCs w:val="24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exac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通讯地址</w:t>
            </w:r>
          </w:p>
        </w:tc>
        <w:tc>
          <w:tcPr>
            <w:tcW w:w="311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邮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编</w:t>
            </w: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pacing w:val="-6"/>
                <w:sz w:val="24"/>
                <w:szCs w:val="24"/>
              </w:rPr>
            </w:pPr>
          </w:p>
        </w:tc>
        <w:tc>
          <w:tcPr>
            <w:tcW w:w="1581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exac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毕业院校</w:t>
            </w:r>
          </w:p>
        </w:tc>
        <w:tc>
          <w:tcPr>
            <w:tcW w:w="311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289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exac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所学专业</w:t>
            </w:r>
          </w:p>
        </w:tc>
        <w:tc>
          <w:tcPr>
            <w:tcW w:w="311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pacing w:val="-1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10"/>
                <w:sz w:val="24"/>
                <w:szCs w:val="24"/>
              </w:rPr>
              <w:t>学历及学位</w:t>
            </w:r>
          </w:p>
        </w:tc>
        <w:tc>
          <w:tcPr>
            <w:tcW w:w="289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exac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外语水平</w:t>
            </w:r>
          </w:p>
        </w:tc>
        <w:tc>
          <w:tcPr>
            <w:tcW w:w="311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pacing w:val="-6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计算机水平</w:t>
            </w:r>
          </w:p>
        </w:tc>
        <w:tc>
          <w:tcPr>
            <w:tcW w:w="289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exac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</w:t>
            </w:r>
          </w:p>
        </w:tc>
        <w:tc>
          <w:tcPr>
            <w:tcW w:w="311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单位性质</w:t>
            </w:r>
          </w:p>
        </w:tc>
        <w:tc>
          <w:tcPr>
            <w:tcW w:w="289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exac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裸视视力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矫正视力</w:t>
            </w: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身高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exac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专业技术资格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pacing w:val="-12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12"/>
                <w:sz w:val="24"/>
                <w:szCs w:val="24"/>
              </w:rPr>
              <w:t>职业资格</w:t>
            </w: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20"/>
                <w:sz w:val="24"/>
                <w:szCs w:val="24"/>
              </w:rPr>
              <w:t>执业资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格</w:t>
            </w:r>
          </w:p>
        </w:tc>
        <w:tc>
          <w:tcPr>
            <w:tcW w:w="1581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5" w:hRule="atLeas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12"/>
                <w:sz w:val="24"/>
                <w:szCs w:val="24"/>
              </w:rPr>
              <w:t>基层工作情况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及考核结果</w:t>
            </w:r>
          </w:p>
        </w:tc>
        <w:tc>
          <w:tcPr>
            <w:tcW w:w="7324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0" w:hRule="atLeast"/>
        </w:trPr>
        <w:tc>
          <w:tcPr>
            <w:tcW w:w="1728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学习、工作经历（何年何月至何年何月在何地、何单位工作或学习、任何职，从中学开始，按时间先后顺序填写）</w:t>
            </w:r>
          </w:p>
        </w:tc>
        <w:tc>
          <w:tcPr>
            <w:tcW w:w="7324" w:type="dxa"/>
            <w:gridSpan w:val="7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360" w:lineRule="auto"/>
        <w:jc w:val="left"/>
        <w:rPr>
          <w:rFonts w:ascii="仿宋" w:hAnsi="仿宋" w:eastAsia="仿宋"/>
          <w:sz w:val="24"/>
          <w:szCs w:val="24"/>
        </w:rPr>
      </w:pPr>
    </w:p>
    <w:tbl>
      <w:tblPr>
        <w:tblStyle w:val="6"/>
        <w:tblW w:w="90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420"/>
        <w:gridCol w:w="1508"/>
        <w:gridCol w:w="2940"/>
        <w:gridCol w:w="2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</w:trPr>
        <w:tc>
          <w:tcPr>
            <w:tcW w:w="951" w:type="dxa"/>
            <w:vMerge w:val="restart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家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庭成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员及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主要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社会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关系</w:t>
            </w: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</w:t>
            </w:r>
          </w:p>
        </w:tc>
        <w:tc>
          <w:tcPr>
            <w:tcW w:w="150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与本人关系</w:t>
            </w:r>
          </w:p>
        </w:tc>
        <w:tc>
          <w:tcPr>
            <w:tcW w:w="294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工作单位及职务</w:t>
            </w:r>
          </w:p>
        </w:tc>
        <w:tc>
          <w:tcPr>
            <w:tcW w:w="224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户籍所在地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3" w:hRule="atLeast"/>
        </w:trPr>
        <w:tc>
          <w:tcPr>
            <w:tcW w:w="951" w:type="dxa"/>
            <w:vMerge w:val="continue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508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940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245" w:type="dxa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4" w:hRule="atLeast"/>
        </w:trPr>
        <w:tc>
          <w:tcPr>
            <w:tcW w:w="951" w:type="dxa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有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何特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长及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突出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业绩</w:t>
            </w:r>
          </w:p>
        </w:tc>
        <w:tc>
          <w:tcPr>
            <w:tcW w:w="8113" w:type="dxa"/>
            <w:gridSpan w:val="4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</w:trPr>
        <w:tc>
          <w:tcPr>
            <w:tcW w:w="951" w:type="dxa"/>
            <w:vAlign w:val="center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奖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惩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情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况</w:t>
            </w: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113" w:type="dxa"/>
            <w:gridSpan w:val="4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2" w:hRule="atLeast"/>
        </w:trPr>
        <w:tc>
          <w:tcPr>
            <w:tcW w:w="951" w:type="dxa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审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核</w:t>
            </w: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意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见</w:t>
            </w:r>
          </w:p>
        </w:tc>
        <w:tc>
          <w:tcPr>
            <w:tcW w:w="8113" w:type="dxa"/>
            <w:gridSpan w:val="4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审核人：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审核日期：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951" w:type="dxa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注</w:t>
            </w:r>
          </w:p>
        </w:tc>
        <w:tc>
          <w:tcPr>
            <w:tcW w:w="8113" w:type="dxa"/>
            <w:gridSpan w:val="4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说明：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、此表用蓝黑色钢笔填写，字迹要清楚；</w:t>
      </w:r>
    </w:p>
    <w:p>
      <w:pPr>
        <w:spacing w:line="360" w:lineRule="auto"/>
        <w:ind w:firstLine="720" w:firstLineChars="3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、此表须如实填写，经审核发现与事实不符的，责任自负。</w:t>
      </w:r>
    </w:p>
    <w:p>
      <w:pPr>
        <w:spacing w:line="360" w:lineRule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附件</w:t>
      </w:r>
      <w:r>
        <w:rPr>
          <w:rFonts w:ascii="仿宋" w:hAnsi="仿宋" w:eastAsia="仿宋" w:cs="仿宋_GB2312"/>
          <w:sz w:val="32"/>
          <w:szCs w:val="32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：</w:t>
      </w:r>
    </w:p>
    <w:p>
      <w:pPr>
        <w:spacing w:line="360" w:lineRule="auto"/>
        <w:rPr>
          <w:rFonts w:ascii="仿宋" w:hAnsi="仿宋" w:eastAsia="仿宋" w:cs="仿宋_GB2312"/>
          <w:sz w:val="32"/>
          <w:szCs w:val="32"/>
        </w:rPr>
      </w:pP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揭阳市妇联第一幼儿园简介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揭阳市妇联第一幼儿园创办于</w:t>
      </w:r>
      <w:r>
        <w:rPr>
          <w:rFonts w:ascii="仿宋" w:hAnsi="仿宋" w:eastAsia="仿宋" w:cs="Arial"/>
          <w:sz w:val="32"/>
          <w:szCs w:val="32"/>
        </w:rPr>
        <w:t>1996</w:t>
      </w:r>
      <w:r>
        <w:rPr>
          <w:rFonts w:hint="eastAsia" w:ascii="仿宋" w:hAnsi="仿宋" w:eastAsia="仿宋" w:cs="Arial"/>
          <w:sz w:val="32"/>
          <w:szCs w:val="32"/>
        </w:rPr>
        <w:t>年</w:t>
      </w:r>
      <w:r>
        <w:rPr>
          <w:rFonts w:ascii="仿宋" w:hAnsi="仿宋" w:eastAsia="仿宋" w:cs="Arial"/>
          <w:sz w:val="32"/>
          <w:szCs w:val="32"/>
        </w:rPr>
        <w:t>9</w:t>
      </w:r>
      <w:r>
        <w:rPr>
          <w:rFonts w:hint="eastAsia" w:ascii="仿宋" w:hAnsi="仿宋" w:eastAsia="仿宋" w:cs="Arial"/>
          <w:sz w:val="32"/>
          <w:szCs w:val="32"/>
        </w:rPr>
        <w:t>月，是市妇联属下的副科级事业单位，也是市妇联幼儿教育工作的窗口及示范性幼儿园。幼儿园占地</w:t>
      </w:r>
      <w:r>
        <w:rPr>
          <w:rFonts w:ascii="仿宋" w:hAnsi="仿宋" w:eastAsia="仿宋" w:cs="Arial"/>
          <w:sz w:val="32"/>
          <w:szCs w:val="32"/>
        </w:rPr>
        <w:t>5330</w:t>
      </w:r>
      <w:r>
        <w:rPr>
          <w:rFonts w:hint="eastAsia" w:ascii="仿宋" w:hAnsi="仿宋" w:eastAsia="仿宋" w:cs="Arial"/>
          <w:sz w:val="32"/>
          <w:szCs w:val="32"/>
        </w:rPr>
        <w:t>㎡，建筑面积</w:t>
      </w:r>
      <w:r>
        <w:rPr>
          <w:rFonts w:ascii="仿宋" w:hAnsi="仿宋" w:eastAsia="仿宋" w:cs="Arial"/>
          <w:sz w:val="32"/>
          <w:szCs w:val="32"/>
        </w:rPr>
        <w:t>5286</w:t>
      </w:r>
      <w:r>
        <w:rPr>
          <w:rFonts w:hint="eastAsia" w:ascii="仿宋" w:hAnsi="仿宋" w:eastAsia="仿宋" w:cs="Arial"/>
          <w:sz w:val="32"/>
          <w:szCs w:val="32"/>
        </w:rPr>
        <w:t>㎡，现开设大班、中班、小班</w:t>
      </w:r>
      <w:r>
        <w:rPr>
          <w:rFonts w:ascii="仿宋" w:hAnsi="仿宋" w:eastAsia="仿宋" w:cs="Arial"/>
          <w:sz w:val="32"/>
          <w:szCs w:val="32"/>
        </w:rPr>
        <w:t>3</w:t>
      </w:r>
      <w:r>
        <w:rPr>
          <w:rFonts w:hint="eastAsia" w:ascii="仿宋" w:hAnsi="仿宋" w:eastAsia="仿宋" w:cs="Arial"/>
          <w:sz w:val="32"/>
          <w:szCs w:val="32"/>
        </w:rPr>
        <w:t>个年级共</w:t>
      </w:r>
      <w:r>
        <w:rPr>
          <w:rFonts w:ascii="仿宋" w:hAnsi="仿宋" w:eastAsia="仿宋" w:cs="Arial"/>
          <w:sz w:val="32"/>
          <w:szCs w:val="32"/>
        </w:rPr>
        <w:t>12</w:t>
      </w:r>
      <w:r>
        <w:rPr>
          <w:rFonts w:hint="eastAsia" w:ascii="仿宋" w:hAnsi="仿宋" w:eastAsia="仿宋" w:cs="Arial"/>
          <w:sz w:val="32"/>
          <w:szCs w:val="32"/>
        </w:rPr>
        <w:t>个教学班，在园幼儿</w:t>
      </w:r>
      <w:r>
        <w:rPr>
          <w:rFonts w:ascii="仿宋" w:hAnsi="仿宋" w:eastAsia="仿宋" w:cs="Arial"/>
          <w:sz w:val="32"/>
          <w:szCs w:val="32"/>
        </w:rPr>
        <w:t>480</w:t>
      </w:r>
      <w:r>
        <w:rPr>
          <w:rFonts w:hint="eastAsia" w:ascii="仿宋" w:hAnsi="仿宋" w:eastAsia="仿宋" w:cs="Arial"/>
          <w:sz w:val="32"/>
          <w:szCs w:val="32"/>
        </w:rPr>
        <w:t>多人，于</w:t>
      </w:r>
      <w:r>
        <w:rPr>
          <w:rFonts w:ascii="仿宋" w:hAnsi="仿宋" w:eastAsia="仿宋" w:cs="Arial"/>
          <w:sz w:val="32"/>
          <w:szCs w:val="32"/>
        </w:rPr>
        <w:t>2003</w:t>
      </w:r>
      <w:r>
        <w:rPr>
          <w:rFonts w:hint="eastAsia" w:ascii="仿宋" w:hAnsi="仿宋" w:eastAsia="仿宋" w:cs="Arial"/>
          <w:sz w:val="32"/>
          <w:szCs w:val="32"/>
        </w:rPr>
        <w:t>年</w:t>
      </w:r>
      <w:r>
        <w:rPr>
          <w:rFonts w:ascii="仿宋" w:hAnsi="仿宋" w:eastAsia="仿宋" w:cs="Arial"/>
          <w:sz w:val="32"/>
          <w:szCs w:val="32"/>
        </w:rPr>
        <w:t>10</w:t>
      </w:r>
      <w:r>
        <w:rPr>
          <w:rFonts w:hint="eastAsia" w:ascii="仿宋" w:hAnsi="仿宋" w:eastAsia="仿宋" w:cs="Arial"/>
          <w:sz w:val="32"/>
          <w:szCs w:val="32"/>
        </w:rPr>
        <w:t>月评为市一级幼儿园。</w:t>
      </w:r>
    </w:p>
    <w:p>
      <w:pPr>
        <w:adjustRightInd w:val="0"/>
        <w:snapToGrid w:val="0"/>
        <w:spacing w:line="360" w:lineRule="auto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幼儿园自创办以来，始终坚持以“一切为了孩子”为宗旨，树立“敬业、团结、勤奋、争优”的团队精神，拥有一支有活力、爱岗敬业、积极上进的教职工队伍。日常教育中强化“以人为本”教育理念，以“让每个孩子享受优质教育，促进每个孩子健康快乐成长”为目标，全面落实《幼儿园教育指导纲要》及《</w:t>
      </w:r>
      <w:r>
        <w:rPr>
          <w:rFonts w:ascii="仿宋" w:hAnsi="仿宋" w:eastAsia="仿宋" w:cs="Arial"/>
          <w:sz w:val="32"/>
          <w:szCs w:val="32"/>
        </w:rPr>
        <w:t>3-6</w:t>
      </w:r>
      <w:r>
        <w:rPr>
          <w:rFonts w:hint="eastAsia" w:ascii="仿宋" w:hAnsi="仿宋" w:eastAsia="仿宋" w:cs="Arial"/>
          <w:sz w:val="32"/>
          <w:szCs w:val="32"/>
        </w:rPr>
        <w:t>岁幼儿学习与发展指南》精神，把幼儿园办成孩子向往、家长放心、社会认可的优质幼儿园。近年来，幼儿园先后获得“揭阳市先进集体”、“</w:t>
      </w:r>
      <w:r>
        <w:rPr>
          <w:rFonts w:ascii="仿宋" w:hAnsi="仿宋" w:eastAsia="仿宋" w:cs="Arial"/>
          <w:sz w:val="32"/>
          <w:szCs w:val="32"/>
        </w:rPr>
        <w:t xml:space="preserve"> </w:t>
      </w:r>
      <w:r>
        <w:rPr>
          <w:rFonts w:hint="eastAsia" w:ascii="仿宋" w:hAnsi="仿宋" w:eastAsia="仿宋" w:cs="Arial"/>
          <w:sz w:val="32"/>
          <w:szCs w:val="32"/>
        </w:rPr>
        <w:t>广东省巾帼文明岗示范岗”、“</w:t>
      </w:r>
      <w:r>
        <w:rPr>
          <w:rFonts w:ascii="仿宋" w:hAnsi="仿宋" w:eastAsia="仿宋" w:cs="Arial"/>
          <w:sz w:val="32"/>
          <w:szCs w:val="32"/>
        </w:rPr>
        <w:t xml:space="preserve"> </w:t>
      </w:r>
      <w:r>
        <w:rPr>
          <w:rFonts w:hint="eastAsia" w:ascii="仿宋" w:hAnsi="仿宋" w:eastAsia="仿宋" w:cs="Arial"/>
          <w:sz w:val="32"/>
          <w:szCs w:val="32"/>
        </w:rPr>
        <w:t>广东省三八红旗集体”等光荣称号。</w:t>
      </w:r>
    </w:p>
    <w:p>
      <w:pPr>
        <w:adjustRightInd w:val="0"/>
        <w:snapToGrid w:val="0"/>
        <w:spacing w:line="360" w:lineRule="auto"/>
        <w:jc w:val="center"/>
        <w:rPr>
          <w:rFonts w:ascii="仿宋" w:hAnsi="仿宋" w:eastAsia="仿宋" w:cs="Arial"/>
          <w:sz w:val="32"/>
          <w:szCs w:val="32"/>
        </w:rPr>
      </w:pPr>
    </w:p>
    <w:p>
      <w:pPr>
        <w:spacing w:line="360" w:lineRule="auto"/>
        <w:jc w:val="left"/>
        <w:rPr>
          <w:rFonts w:ascii="仿宋" w:hAnsi="仿宋" w:eastAsia="仿宋"/>
          <w:szCs w:val="21"/>
        </w:rPr>
      </w:pPr>
    </w:p>
    <w:p>
      <w:pPr>
        <w:ind w:firstLine="800" w:firstLineChars="250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797" w:bottom="1440" w:left="1797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9 -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60135"/>
    <w:rsid w:val="00024868"/>
    <w:rsid w:val="00054B3D"/>
    <w:rsid w:val="00070F49"/>
    <w:rsid w:val="00082D10"/>
    <w:rsid w:val="00085304"/>
    <w:rsid w:val="000A0DC5"/>
    <w:rsid w:val="000A64EB"/>
    <w:rsid w:val="000C1A96"/>
    <w:rsid w:val="000C6703"/>
    <w:rsid w:val="000D2B09"/>
    <w:rsid w:val="000E157A"/>
    <w:rsid w:val="00101E6E"/>
    <w:rsid w:val="0010792E"/>
    <w:rsid w:val="00132CF2"/>
    <w:rsid w:val="001332E2"/>
    <w:rsid w:val="00137E45"/>
    <w:rsid w:val="00157965"/>
    <w:rsid w:val="00173C22"/>
    <w:rsid w:val="00182416"/>
    <w:rsid w:val="00185097"/>
    <w:rsid w:val="001877AD"/>
    <w:rsid w:val="001A0618"/>
    <w:rsid w:val="001D0B8C"/>
    <w:rsid w:val="001D1C9C"/>
    <w:rsid w:val="002141E4"/>
    <w:rsid w:val="00241AAC"/>
    <w:rsid w:val="0026608E"/>
    <w:rsid w:val="00266ACB"/>
    <w:rsid w:val="002775D9"/>
    <w:rsid w:val="00280D08"/>
    <w:rsid w:val="00295C5D"/>
    <w:rsid w:val="002A27F3"/>
    <w:rsid w:val="002E06CE"/>
    <w:rsid w:val="002F062B"/>
    <w:rsid w:val="0030643B"/>
    <w:rsid w:val="00331E41"/>
    <w:rsid w:val="003677AC"/>
    <w:rsid w:val="00380EC3"/>
    <w:rsid w:val="003A44A5"/>
    <w:rsid w:val="003B47D6"/>
    <w:rsid w:val="003D0B56"/>
    <w:rsid w:val="003D2D93"/>
    <w:rsid w:val="003D7B8F"/>
    <w:rsid w:val="003F6C90"/>
    <w:rsid w:val="00406827"/>
    <w:rsid w:val="004204ED"/>
    <w:rsid w:val="00422796"/>
    <w:rsid w:val="00434566"/>
    <w:rsid w:val="004421FA"/>
    <w:rsid w:val="00470B99"/>
    <w:rsid w:val="004C0332"/>
    <w:rsid w:val="004D4658"/>
    <w:rsid w:val="004D63AD"/>
    <w:rsid w:val="004E0B9C"/>
    <w:rsid w:val="00506624"/>
    <w:rsid w:val="0050797F"/>
    <w:rsid w:val="00515248"/>
    <w:rsid w:val="005427CA"/>
    <w:rsid w:val="0056715B"/>
    <w:rsid w:val="00572498"/>
    <w:rsid w:val="005D1D65"/>
    <w:rsid w:val="005E49DB"/>
    <w:rsid w:val="005F1568"/>
    <w:rsid w:val="00662EDF"/>
    <w:rsid w:val="00685251"/>
    <w:rsid w:val="00687F12"/>
    <w:rsid w:val="006A0049"/>
    <w:rsid w:val="006A6156"/>
    <w:rsid w:val="006C44F7"/>
    <w:rsid w:val="006D6F60"/>
    <w:rsid w:val="006F01E5"/>
    <w:rsid w:val="00702EEC"/>
    <w:rsid w:val="00740D95"/>
    <w:rsid w:val="00744D30"/>
    <w:rsid w:val="0076254E"/>
    <w:rsid w:val="00795CD2"/>
    <w:rsid w:val="007A2B82"/>
    <w:rsid w:val="007A47FA"/>
    <w:rsid w:val="007A5DE7"/>
    <w:rsid w:val="007C34F7"/>
    <w:rsid w:val="007D1D8F"/>
    <w:rsid w:val="007E005E"/>
    <w:rsid w:val="007E5723"/>
    <w:rsid w:val="007E59EB"/>
    <w:rsid w:val="0082254D"/>
    <w:rsid w:val="0084082F"/>
    <w:rsid w:val="0084654C"/>
    <w:rsid w:val="00852032"/>
    <w:rsid w:val="00857FB6"/>
    <w:rsid w:val="008643FB"/>
    <w:rsid w:val="00866023"/>
    <w:rsid w:val="00873B6B"/>
    <w:rsid w:val="00890F4B"/>
    <w:rsid w:val="00893D6D"/>
    <w:rsid w:val="008C4E16"/>
    <w:rsid w:val="008F7397"/>
    <w:rsid w:val="009333EC"/>
    <w:rsid w:val="0094089D"/>
    <w:rsid w:val="00952130"/>
    <w:rsid w:val="00967062"/>
    <w:rsid w:val="009728C9"/>
    <w:rsid w:val="00982839"/>
    <w:rsid w:val="00987C99"/>
    <w:rsid w:val="00992D03"/>
    <w:rsid w:val="009968B8"/>
    <w:rsid w:val="009A20C7"/>
    <w:rsid w:val="009B5240"/>
    <w:rsid w:val="009C7904"/>
    <w:rsid w:val="009E3238"/>
    <w:rsid w:val="009F12B4"/>
    <w:rsid w:val="00A308DE"/>
    <w:rsid w:val="00A31326"/>
    <w:rsid w:val="00A40246"/>
    <w:rsid w:val="00A41487"/>
    <w:rsid w:val="00A4446C"/>
    <w:rsid w:val="00A5207C"/>
    <w:rsid w:val="00A535D5"/>
    <w:rsid w:val="00A57546"/>
    <w:rsid w:val="00A670B3"/>
    <w:rsid w:val="00A7025B"/>
    <w:rsid w:val="00A72CD8"/>
    <w:rsid w:val="00A90E46"/>
    <w:rsid w:val="00AC5942"/>
    <w:rsid w:val="00AC5B9D"/>
    <w:rsid w:val="00AE20DC"/>
    <w:rsid w:val="00AE3240"/>
    <w:rsid w:val="00AE7BAE"/>
    <w:rsid w:val="00B20CF9"/>
    <w:rsid w:val="00B256A3"/>
    <w:rsid w:val="00B30BA4"/>
    <w:rsid w:val="00B32FF0"/>
    <w:rsid w:val="00B43AF9"/>
    <w:rsid w:val="00B4609A"/>
    <w:rsid w:val="00B87B49"/>
    <w:rsid w:val="00B9554A"/>
    <w:rsid w:val="00BB1E2A"/>
    <w:rsid w:val="00BB6654"/>
    <w:rsid w:val="00BB7104"/>
    <w:rsid w:val="00BC13D4"/>
    <w:rsid w:val="00BF7900"/>
    <w:rsid w:val="00C04911"/>
    <w:rsid w:val="00C2132B"/>
    <w:rsid w:val="00C24FD9"/>
    <w:rsid w:val="00C27548"/>
    <w:rsid w:val="00C375A9"/>
    <w:rsid w:val="00C50327"/>
    <w:rsid w:val="00C6475E"/>
    <w:rsid w:val="00C64D9E"/>
    <w:rsid w:val="00CC394E"/>
    <w:rsid w:val="00D32F6F"/>
    <w:rsid w:val="00D400CE"/>
    <w:rsid w:val="00D52E62"/>
    <w:rsid w:val="00DB2276"/>
    <w:rsid w:val="00DC418F"/>
    <w:rsid w:val="00E1479D"/>
    <w:rsid w:val="00E22D0D"/>
    <w:rsid w:val="00E23151"/>
    <w:rsid w:val="00E4457C"/>
    <w:rsid w:val="00E50E23"/>
    <w:rsid w:val="00E526DC"/>
    <w:rsid w:val="00E673E3"/>
    <w:rsid w:val="00E73C51"/>
    <w:rsid w:val="00E73F05"/>
    <w:rsid w:val="00E752DD"/>
    <w:rsid w:val="00E97BA4"/>
    <w:rsid w:val="00EA1BB0"/>
    <w:rsid w:val="00EA788B"/>
    <w:rsid w:val="00EB2CE2"/>
    <w:rsid w:val="00EE25A8"/>
    <w:rsid w:val="00EE53FC"/>
    <w:rsid w:val="00EF246C"/>
    <w:rsid w:val="00F257DC"/>
    <w:rsid w:val="00F3699F"/>
    <w:rsid w:val="00F66EBD"/>
    <w:rsid w:val="00F86F78"/>
    <w:rsid w:val="00F9622A"/>
    <w:rsid w:val="00F97CB7"/>
    <w:rsid w:val="00FD5E8E"/>
    <w:rsid w:val="00FE0018"/>
    <w:rsid w:val="00FE7B39"/>
    <w:rsid w:val="0346572A"/>
    <w:rsid w:val="03660135"/>
    <w:rsid w:val="08652DA5"/>
    <w:rsid w:val="0AAA2017"/>
    <w:rsid w:val="0C9558C8"/>
    <w:rsid w:val="0D1C587B"/>
    <w:rsid w:val="0F727F0B"/>
    <w:rsid w:val="0F8F7D4D"/>
    <w:rsid w:val="14FE4291"/>
    <w:rsid w:val="164E7056"/>
    <w:rsid w:val="18D8766D"/>
    <w:rsid w:val="1B2C469F"/>
    <w:rsid w:val="1B8D1EAD"/>
    <w:rsid w:val="1DB73AAD"/>
    <w:rsid w:val="210D0955"/>
    <w:rsid w:val="29027B91"/>
    <w:rsid w:val="2C954B65"/>
    <w:rsid w:val="2FA90713"/>
    <w:rsid w:val="33155348"/>
    <w:rsid w:val="33235309"/>
    <w:rsid w:val="345725EF"/>
    <w:rsid w:val="375D72D1"/>
    <w:rsid w:val="39985032"/>
    <w:rsid w:val="39EC3E58"/>
    <w:rsid w:val="3A52064F"/>
    <w:rsid w:val="415423AA"/>
    <w:rsid w:val="48D414CA"/>
    <w:rsid w:val="50F72692"/>
    <w:rsid w:val="51844D6B"/>
    <w:rsid w:val="52256B93"/>
    <w:rsid w:val="523B3963"/>
    <w:rsid w:val="546A4D2A"/>
    <w:rsid w:val="5CBA7BE4"/>
    <w:rsid w:val="5CD252D1"/>
    <w:rsid w:val="5FCB615F"/>
    <w:rsid w:val="63E708AD"/>
    <w:rsid w:val="67A367A6"/>
    <w:rsid w:val="6D40043D"/>
    <w:rsid w:val="7422746C"/>
    <w:rsid w:val="7DF1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uiPriority w:val="99"/>
    <w:pPr>
      <w:ind w:left="100" w:leftChars="2500"/>
    </w:p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customStyle="1" w:styleId="7">
    <w:name w:val="Date Char"/>
    <w:basedOn w:val="5"/>
    <w:link w:val="2"/>
    <w:semiHidden/>
    <w:locked/>
    <w:uiPriority w:val="99"/>
    <w:rPr>
      <w:rFonts w:cs="Times New Roman"/>
    </w:rPr>
  </w:style>
  <w:style w:type="character" w:customStyle="1" w:styleId="8">
    <w:name w:val="Footer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0"/>
    <w:basedOn w:val="1"/>
    <w:qFormat/>
    <w:uiPriority w:val="99"/>
    <w:pPr>
      <w:widowControl/>
      <w:snapToGrid w:val="0"/>
    </w:pPr>
    <w:rPr>
      <w:kern w:val="0"/>
    </w:rPr>
  </w:style>
  <w:style w:type="paragraph" w:customStyle="1" w:styleId="11">
    <w:name w:val="p0"/>
    <w:basedOn w:val="1"/>
    <w:qFormat/>
    <w:uiPriority w:val="99"/>
    <w:pPr>
      <w:widowControl/>
    </w:pPr>
    <w:rPr>
      <w:kern w:val="0"/>
    </w:rPr>
  </w:style>
  <w:style w:type="character" w:customStyle="1" w:styleId="12">
    <w:name w:val="a1"/>
    <w:basedOn w:val="5"/>
    <w:qFormat/>
    <w:uiPriority w:val="99"/>
    <w:rPr>
      <w:rFonts w:ascii="??" w:hAnsi="??" w:cs="Times New Roman"/>
      <w:color w:val="0099CC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12</Pages>
  <Words>720</Words>
  <Characters>4104</Characters>
  <Lines>0</Lines>
  <Paragraphs>0</Paragraphs>
  <TotalTime>0</TotalTime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2017-10-26T07:43:00Z</dcterms:created>
  <dc:creator>Administrator</dc:creator>
  <cp:lastModifiedBy>Administrator</cp:lastModifiedBy>
  <cp:lastPrinted>2017-06-22T03:40:00Z</cp:lastPrinted>
  <dcterms:modified xsi:type="dcterms:W3CDTF">2017-10-27T07:08:29Z</dcterms:modified>
  <dc:title>揭市教函〔2017〕 号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